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B12" w:rsidRPr="00AF312D" w:rsidRDefault="00114919" w:rsidP="00114919">
      <w:pPr>
        <w:jc w:val="center"/>
        <w:rPr>
          <w:b/>
          <w:u w:val="single"/>
        </w:rPr>
      </w:pPr>
      <w:bookmarkStart w:id="0" w:name="_GoBack"/>
      <w:bookmarkEnd w:id="0"/>
      <w:r w:rsidRPr="00AF312D">
        <w:rPr>
          <w:b/>
          <w:u w:val="single"/>
        </w:rPr>
        <w:t>Пояснительная записка.</w:t>
      </w:r>
    </w:p>
    <w:p w:rsidR="00344E9A" w:rsidRDefault="00344E9A"/>
    <w:p w:rsidR="00344E9A" w:rsidRDefault="00344E9A">
      <w:r>
        <w:t>При повышении давления в паровом пространстве подогревателя высокого давления, возникла сила разъединения</w:t>
      </w:r>
      <w:r w:rsidR="000A390B">
        <w:t>,</w:t>
      </w:r>
      <w:r>
        <w:t xml:space="preserve"> превы</w:t>
      </w:r>
      <w:r w:rsidR="000A390B">
        <w:t>сившая</w:t>
      </w:r>
      <w:r>
        <w:t xml:space="preserve"> расчетную. В следствии этого произошла деформация фл</w:t>
      </w:r>
      <w:r w:rsidR="00AF312D">
        <w:t xml:space="preserve">анцев на корпусе и чашке рис.1,2. </w:t>
      </w:r>
      <w:r>
        <w:t>Замеры деформации приведены в рис.</w:t>
      </w:r>
      <w:r w:rsidR="00AF312D">
        <w:t>3,4.</w:t>
      </w:r>
    </w:p>
    <w:p w:rsidR="00344E9A" w:rsidRDefault="00344E9A">
      <w:r>
        <w:t>При выпо</w:t>
      </w:r>
      <w:r w:rsidR="00AF312D">
        <w:t>лнении замены фланцев (эскиз №1,1а.</w:t>
      </w:r>
      <w:r>
        <w:t>) возможно произвести по схеме (эскиз №2.)</w:t>
      </w:r>
      <w:r w:rsidR="000A390B">
        <w:t>. При изготовлении фланцев (</w:t>
      </w:r>
      <w:r>
        <w:t xml:space="preserve">с </w:t>
      </w:r>
      <w:r w:rsidR="000A390B">
        <w:t>доработкой</w:t>
      </w:r>
      <w:r>
        <w:t xml:space="preserve">) </w:t>
      </w:r>
      <w:r w:rsidR="000A390B">
        <w:t>возможно произвести стыковку по схеме (эскиз №3.).</w:t>
      </w:r>
    </w:p>
    <w:p w:rsidR="000A390B" w:rsidRDefault="000A390B">
      <w:r>
        <w:t>Просим просчитать оба варианта замены.</w:t>
      </w:r>
    </w:p>
    <w:p w:rsidR="000A390B" w:rsidRDefault="000A390B">
      <w:pPr>
        <w:rPr>
          <w:vertAlign w:val="superscript"/>
        </w:rPr>
      </w:pPr>
      <w:r>
        <w:t>Термообработку проводить не нужно. Однако при монтаже фланца необходим подогрев до 250С</w:t>
      </w:r>
      <w:r w:rsidRPr="000A390B">
        <w:rPr>
          <w:vertAlign w:val="superscript"/>
        </w:rPr>
        <w:t>о</w:t>
      </w:r>
    </w:p>
    <w:p w:rsidR="000A390B" w:rsidRDefault="00990830">
      <w:r>
        <w:t>Марка стали корпуса и чашки Ст.20.</w:t>
      </w:r>
      <w:r w:rsidR="00AF312D">
        <w:t xml:space="preserve"> </w:t>
      </w:r>
    </w:p>
    <w:p w:rsidR="00AF312D" w:rsidRPr="00AF312D" w:rsidRDefault="00AF312D">
      <w:pPr>
        <w:rPr>
          <w:b/>
          <w:u w:val="single"/>
        </w:rPr>
      </w:pPr>
      <w:r w:rsidRPr="00AF312D">
        <w:rPr>
          <w:b/>
          <w:u w:val="single"/>
        </w:rPr>
        <w:t>Рабочими чертежами</w:t>
      </w:r>
      <w:r>
        <w:rPr>
          <w:b/>
          <w:u w:val="single"/>
        </w:rPr>
        <w:t xml:space="preserve"> и другой технической документацией,</w:t>
      </w:r>
      <w:r w:rsidRPr="00AF312D">
        <w:rPr>
          <w:b/>
          <w:u w:val="single"/>
        </w:rPr>
        <w:t xml:space="preserve"> на подогреватель высокого давления </w:t>
      </w:r>
      <w:r w:rsidRPr="00AF312D">
        <w:rPr>
          <w:b/>
          <w:sz w:val="24"/>
          <w:szCs w:val="24"/>
          <w:u w:val="single"/>
        </w:rPr>
        <w:t>ПВ-700-265-31</w:t>
      </w:r>
      <w:r>
        <w:rPr>
          <w:b/>
          <w:sz w:val="24"/>
          <w:szCs w:val="24"/>
          <w:u w:val="single"/>
        </w:rPr>
        <w:t>,</w:t>
      </w:r>
      <w:r>
        <w:rPr>
          <w:b/>
          <w:sz w:val="24"/>
          <w:szCs w:val="24"/>
        </w:rPr>
        <w:t xml:space="preserve"> </w:t>
      </w:r>
      <w:r w:rsidRPr="00AF312D">
        <w:rPr>
          <w:b/>
          <w:u w:val="single"/>
        </w:rPr>
        <w:t xml:space="preserve">станция не располагает. </w:t>
      </w:r>
    </w:p>
    <w:sectPr w:rsidR="00AF312D" w:rsidRPr="00AF3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E9A"/>
    <w:rsid w:val="0000396F"/>
    <w:rsid w:val="000043D6"/>
    <w:rsid w:val="0000468A"/>
    <w:rsid w:val="0000598D"/>
    <w:rsid w:val="00006D2E"/>
    <w:rsid w:val="000079D7"/>
    <w:rsid w:val="00010C64"/>
    <w:rsid w:val="00010E4E"/>
    <w:rsid w:val="000122CB"/>
    <w:rsid w:val="000135E9"/>
    <w:rsid w:val="0001416E"/>
    <w:rsid w:val="00014A5F"/>
    <w:rsid w:val="00020811"/>
    <w:rsid w:val="00021656"/>
    <w:rsid w:val="0002221D"/>
    <w:rsid w:val="00024695"/>
    <w:rsid w:val="00027949"/>
    <w:rsid w:val="00032705"/>
    <w:rsid w:val="0003377B"/>
    <w:rsid w:val="00044AF2"/>
    <w:rsid w:val="0004798F"/>
    <w:rsid w:val="000546BA"/>
    <w:rsid w:val="00055D31"/>
    <w:rsid w:val="000569AE"/>
    <w:rsid w:val="00062930"/>
    <w:rsid w:val="00062C90"/>
    <w:rsid w:val="00064E66"/>
    <w:rsid w:val="0006516C"/>
    <w:rsid w:val="000661B3"/>
    <w:rsid w:val="000679A5"/>
    <w:rsid w:val="00073BF1"/>
    <w:rsid w:val="000741E2"/>
    <w:rsid w:val="00074A1C"/>
    <w:rsid w:val="00076A0A"/>
    <w:rsid w:val="00077A23"/>
    <w:rsid w:val="00080FEE"/>
    <w:rsid w:val="0008108A"/>
    <w:rsid w:val="00081980"/>
    <w:rsid w:val="00082438"/>
    <w:rsid w:val="00082F46"/>
    <w:rsid w:val="00083D30"/>
    <w:rsid w:val="0008537E"/>
    <w:rsid w:val="00086CFF"/>
    <w:rsid w:val="00092930"/>
    <w:rsid w:val="00093961"/>
    <w:rsid w:val="00094212"/>
    <w:rsid w:val="00094235"/>
    <w:rsid w:val="000A1190"/>
    <w:rsid w:val="000A390B"/>
    <w:rsid w:val="000C1BD3"/>
    <w:rsid w:val="000C27FB"/>
    <w:rsid w:val="000C3013"/>
    <w:rsid w:val="000C370E"/>
    <w:rsid w:val="000C41E8"/>
    <w:rsid w:val="000C4F56"/>
    <w:rsid w:val="000C5982"/>
    <w:rsid w:val="000C7B94"/>
    <w:rsid w:val="000D0134"/>
    <w:rsid w:val="000D4F58"/>
    <w:rsid w:val="000F3AFD"/>
    <w:rsid w:val="000F5AC3"/>
    <w:rsid w:val="000F5B84"/>
    <w:rsid w:val="000F5F36"/>
    <w:rsid w:val="001015C3"/>
    <w:rsid w:val="00103D45"/>
    <w:rsid w:val="00104CA0"/>
    <w:rsid w:val="00105B17"/>
    <w:rsid w:val="001073C7"/>
    <w:rsid w:val="00107B44"/>
    <w:rsid w:val="0011096C"/>
    <w:rsid w:val="00111C80"/>
    <w:rsid w:val="00114919"/>
    <w:rsid w:val="00121F98"/>
    <w:rsid w:val="0012281E"/>
    <w:rsid w:val="00122F2C"/>
    <w:rsid w:val="001237CA"/>
    <w:rsid w:val="00126F81"/>
    <w:rsid w:val="00131246"/>
    <w:rsid w:val="00135998"/>
    <w:rsid w:val="00137A93"/>
    <w:rsid w:val="00141A62"/>
    <w:rsid w:val="001442D4"/>
    <w:rsid w:val="00146B1C"/>
    <w:rsid w:val="0015126E"/>
    <w:rsid w:val="00151384"/>
    <w:rsid w:val="00152873"/>
    <w:rsid w:val="00154CE0"/>
    <w:rsid w:val="00156A4C"/>
    <w:rsid w:val="00157F5F"/>
    <w:rsid w:val="00162EE5"/>
    <w:rsid w:val="001677ED"/>
    <w:rsid w:val="00174E6A"/>
    <w:rsid w:val="00174EB6"/>
    <w:rsid w:val="0017720B"/>
    <w:rsid w:val="00183CB7"/>
    <w:rsid w:val="00192039"/>
    <w:rsid w:val="00192DA5"/>
    <w:rsid w:val="00193A6D"/>
    <w:rsid w:val="00194989"/>
    <w:rsid w:val="001954C7"/>
    <w:rsid w:val="00197C75"/>
    <w:rsid w:val="001A06C7"/>
    <w:rsid w:val="001A3855"/>
    <w:rsid w:val="001A6DA8"/>
    <w:rsid w:val="001B3536"/>
    <w:rsid w:val="001B3C7A"/>
    <w:rsid w:val="001B40FC"/>
    <w:rsid w:val="001B5A92"/>
    <w:rsid w:val="001B73A0"/>
    <w:rsid w:val="001C0299"/>
    <w:rsid w:val="001C16D1"/>
    <w:rsid w:val="001C4DA2"/>
    <w:rsid w:val="001C7707"/>
    <w:rsid w:val="001D427B"/>
    <w:rsid w:val="001D4863"/>
    <w:rsid w:val="001D6909"/>
    <w:rsid w:val="001D7EBD"/>
    <w:rsid w:val="001E0C15"/>
    <w:rsid w:val="001F2C8D"/>
    <w:rsid w:val="001F5740"/>
    <w:rsid w:val="001F660E"/>
    <w:rsid w:val="001F759A"/>
    <w:rsid w:val="00201416"/>
    <w:rsid w:val="00205072"/>
    <w:rsid w:val="002164C9"/>
    <w:rsid w:val="002171D9"/>
    <w:rsid w:val="00221960"/>
    <w:rsid w:val="002227AE"/>
    <w:rsid w:val="00226649"/>
    <w:rsid w:val="0022788E"/>
    <w:rsid w:val="00230B46"/>
    <w:rsid w:val="00231EEF"/>
    <w:rsid w:val="00232984"/>
    <w:rsid w:val="00232BD8"/>
    <w:rsid w:val="00235D77"/>
    <w:rsid w:val="002413B0"/>
    <w:rsid w:val="002414E5"/>
    <w:rsid w:val="002445B8"/>
    <w:rsid w:val="002452F8"/>
    <w:rsid w:val="00246787"/>
    <w:rsid w:val="0024728D"/>
    <w:rsid w:val="00247CAA"/>
    <w:rsid w:val="00252257"/>
    <w:rsid w:val="00253CE5"/>
    <w:rsid w:val="002562E0"/>
    <w:rsid w:val="00261068"/>
    <w:rsid w:val="00267039"/>
    <w:rsid w:val="00272EA4"/>
    <w:rsid w:val="002730DD"/>
    <w:rsid w:val="00273BED"/>
    <w:rsid w:val="0027601D"/>
    <w:rsid w:val="002776EF"/>
    <w:rsid w:val="00281E61"/>
    <w:rsid w:val="00282463"/>
    <w:rsid w:val="00283B44"/>
    <w:rsid w:val="00284826"/>
    <w:rsid w:val="002874E0"/>
    <w:rsid w:val="00287EFC"/>
    <w:rsid w:val="00297479"/>
    <w:rsid w:val="002A2589"/>
    <w:rsid w:val="002A6CFA"/>
    <w:rsid w:val="002B2100"/>
    <w:rsid w:val="002B4702"/>
    <w:rsid w:val="002B6142"/>
    <w:rsid w:val="002B736F"/>
    <w:rsid w:val="002B797B"/>
    <w:rsid w:val="002C2460"/>
    <w:rsid w:val="002C45BA"/>
    <w:rsid w:val="002C5ABF"/>
    <w:rsid w:val="002C5C1F"/>
    <w:rsid w:val="002C5F6D"/>
    <w:rsid w:val="002C69D3"/>
    <w:rsid w:val="002C6FE9"/>
    <w:rsid w:val="002D0AE6"/>
    <w:rsid w:val="002D1384"/>
    <w:rsid w:val="002D1438"/>
    <w:rsid w:val="002D5C9A"/>
    <w:rsid w:val="002D6C2B"/>
    <w:rsid w:val="002D72ED"/>
    <w:rsid w:val="002E0382"/>
    <w:rsid w:val="002E2A3C"/>
    <w:rsid w:val="002E38E5"/>
    <w:rsid w:val="002F2D96"/>
    <w:rsid w:val="002F4612"/>
    <w:rsid w:val="002F712C"/>
    <w:rsid w:val="002F7A2B"/>
    <w:rsid w:val="003011EA"/>
    <w:rsid w:val="00304F2F"/>
    <w:rsid w:val="003138E0"/>
    <w:rsid w:val="00315E09"/>
    <w:rsid w:val="00321850"/>
    <w:rsid w:val="0032746C"/>
    <w:rsid w:val="00330B58"/>
    <w:rsid w:val="003318D8"/>
    <w:rsid w:val="00332B62"/>
    <w:rsid w:val="00333E24"/>
    <w:rsid w:val="003347AD"/>
    <w:rsid w:val="00335A33"/>
    <w:rsid w:val="00335B7B"/>
    <w:rsid w:val="00341CFE"/>
    <w:rsid w:val="00343B89"/>
    <w:rsid w:val="003445D3"/>
    <w:rsid w:val="00344E9A"/>
    <w:rsid w:val="00347D74"/>
    <w:rsid w:val="00351EC6"/>
    <w:rsid w:val="00354CDA"/>
    <w:rsid w:val="00357424"/>
    <w:rsid w:val="00362028"/>
    <w:rsid w:val="00362D06"/>
    <w:rsid w:val="00364D8D"/>
    <w:rsid w:val="00365AD2"/>
    <w:rsid w:val="0037096E"/>
    <w:rsid w:val="0037326F"/>
    <w:rsid w:val="00373394"/>
    <w:rsid w:val="00374141"/>
    <w:rsid w:val="003742DD"/>
    <w:rsid w:val="003764BC"/>
    <w:rsid w:val="003776E6"/>
    <w:rsid w:val="00382ABA"/>
    <w:rsid w:val="00385F87"/>
    <w:rsid w:val="0039222F"/>
    <w:rsid w:val="003976A0"/>
    <w:rsid w:val="00397B7A"/>
    <w:rsid w:val="003A0490"/>
    <w:rsid w:val="003A526D"/>
    <w:rsid w:val="003A5AF0"/>
    <w:rsid w:val="003A6B1B"/>
    <w:rsid w:val="003B3886"/>
    <w:rsid w:val="003C19C6"/>
    <w:rsid w:val="003C4CF4"/>
    <w:rsid w:val="003C539D"/>
    <w:rsid w:val="003D1AFF"/>
    <w:rsid w:val="003D3263"/>
    <w:rsid w:val="003D3A2E"/>
    <w:rsid w:val="003D3BE7"/>
    <w:rsid w:val="003D5859"/>
    <w:rsid w:val="003E295E"/>
    <w:rsid w:val="003E3D1D"/>
    <w:rsid w:val="003F0003"/>
    <w:rsid w:val="003F21F7"/>
    <w:rsid w:val="00400FA3"/>
    <w:rsid w:val="00401A11"/>
    <w:rsid w:val="0040279D"/>
    <w:rsid w:val="00404398"/>
    <w:rsid w:val="00420C55"/>
    <w:rsid w:val="00422FFC"/>
    <w:rsid w:val="00425C03"/>
    <w:rsid w:val="0043513D"/>
    <w:rsid w:val="00441C99"/>
    <w:rsid w:val="00442009"/>
    <w:rsid w:val="00442DF9"/>
    <w:rsid w:val="0044362F"/>
    <w:rsid w:val="00447EED"/>
    <w:rsid w:val="00460C0A"/>
    <w:rsid w:val="00462082"/>
    <w:rsid w:val="00470206"/>
    <w:rsid w:val="004706A3"/>
    <w:rsid w:val="00472108"/>
    <w:rsid w:val="00472EED"/>
    <w:rsid w:val="00474E30"/>
    <w:rsid w:val="00475279"/>
    <w:rsid w:val="00475B88"/>
    <w:rsid w:val="004775F4"/>
    <w:rsid w:val="00480A59"/>
    <w:rsid w:val="00480A65"/>
    <w:rsid w:val="004811E8"/>
    <w:rsid w:val="0048284B"/>
    <w:rsid w:val="00483737"/>
    <w:rsid w:val="00484CF0"/>
    <w:rsid w:val="004855F3"/>
    <w:rsid w:val="0049282C"/>
    <w:rsid w:val="004A1006"/>
    <w:rsid w:val="004A68C9"/>
    <w:rsid w:val="004B16D5"/>
    <w:rsid w:val="004B7DC8"/>
    <w:rsid w:val="004C1903"/>
    <w:rsid w:val="004C1E8F"/>
    <w:rsid w:val="004C2F2E"/>
    <w:rsid w:val="004C2F8D"/>
    <w:rsid w:val="004C38EB"/>
    <w:rsid w:val="004C4D30"/>
    <w:rsid w:val="004D43FF"/>
    <w:rsid w:val="004D5E95"/>
    <w:rsid w:val="004D6DAF"/>
    <w:rsid w:val="004D7496"/>
    <w:rsid w:val="004D7F65"/>
    <w:rsid w:val="004E34DC"/>
    <w:rsid w:val="004E48C6"/>
    <w:rsid w:val="004F3F84"/>
    <w:rsid w:val="004F6CDF"/>
    <w:rsid w:val="004F7564"/>
    <w:rsid w:val="00501CE9"/>
    <w:rsid w:val="00504B78"/>
    <w:rsid w:val="00506847"/>
    <w:rsid w:val="005070B1"/>
    <w:rsid w:val="005100B7"/>
    <w:rsid w:val="00515CA6"/>
    <w:rsid w:val="0051736E"/>
    <w:rsid w:val="00521ACE"/>
    <w:rsid w:val="0052583F"/>
    <w:rsid w:val="00525BC3"/>
    <w:rsid w:val="005266C0"/>
    <w:rsid w:val="0053001E"/>
    <w:rsid w:val="00530875"/>
    <w:rsid w:val="00532D02"/>
    <w:rsid w:val="00533A58"/>
    <w:rsid w:val="00533C49"/>
    <w:rsid w:val="005350EF"/>
    <w:rsid w:val="00535A6D"/>
    <w:rsid w:val="00535AB3"/>
    <w:rsid w:val="005369CA"/>
    <w:rsid w:val="0054626C"/>
    <w:rsid w:val="00547230"/>
    <w:rsid w:val="005624D6"/>
    <w:rsid w:val="00562D3C"/>
    <w:rsid w:val="0056333D"/>
    <w:rsid w:val="00567AF1"/>
    <w:rsid w:val="00570549"/>
    <w:rsid w:val="00575CE0"/>
    <w:rsid w:val="00576E76"/>
    <w:rsid w:val="0058022B"/>
    <w:rsid w:val="00580CE5"/>
    <w:rsid w:val="00580D93"/>
    <w:rsid w:val="005832C1"/>
    <w:rsid w:val="00590AD8"/>
    <w:rsid w:val="00593451"/>
    <w:rsid w:val="00593B03"/>
    <w:rsid w:val="0059732D"/>
    <w:rsid w:val="00597CBF"/>
    <w:rsid w:val="005A4BF8"/>
    <w:rsid w:val="005A698B"/>
    <w:rsid w:val="005B092F"/>
    <w:rsid w:val="005B716D"/>
    <w:rsid w:val="005C0083"/>
    <w:rsid w:val="005C21EE"/>
    <w:rsid w:val="005C2948"/>
    <w:rsid w:val="005C2A3C"/>
    <w:rsid w:val="005C3BAD"/>
    <w:rsid w:val="005C432A"/>
    <w:rsid w:val="005C50ED"/>
    <w:rsid w:val="005C523D"/>
    <w:rsid w:val="005C5795"/>
    <w:rsid w:val="005C66C5"/>
    <w:rsid w:val="005D1186"/>
    <w:rsid w:val="005D1F49"/>
    <w:rsid w:val="005D434E"/>
    <w:rsid w:val="005D489B"/>
    <w:rsid w:val="005D5ECD"/>
    <w:rsid w:val="005D6E95"/>
    <w:rsid w:val="005E5488"/>
    <w:rsid w:val="005F201B"/>
    <w:rsid w:val="005F3979"/>
    <w:rsid w:val="005F5025"/>
    <w:rsid w:val="006006A8"/>
    <w:rsid w:val="006011B7"/>
    <w:rsid w:val="0060465F"/>
    <w:rsid w:val="00606F1C"/>
    <w:rsid w:val="00612E45"/>
    <w:rsid w:val="00614EAA"/>
    <w:rsid w:val="0062191E"/>
    <w:rsid w:val="00632BF2"/>
    <w:rsid w:val="00637567"/>
    <w:rsid w:val="00642B37"/>
    <w:rsid w:val="006449D6"/>
    <w:rsid w:val="006460C6"/>
    <w:rsid w:val="00646552"/>
    <w:rsid w:val="00650E70"/>
    <w:rsid w:val="00651F5E"/>
    <w:rsid w:val="006628EF"/>
    <w:rsid w:val="00667F17"/>
    <w:rsid w:val="00670F7A"/>
    <w:rsid w:val="00675DCB"/>
    <w:rsid w:val="00683320"/>
    <w:rsid w:val="006847FF"/>
    <w:rsid w:val="00687EAE"/>
    <w:rsid w:val="00696B06"/>
    <w:rsid w:val="006A040E"/>
    <w:rsid w:val="006A1436"/>
    <w:rsid w:val="006A2A3F"/>
    <w:rsid w:val="006A7960"/>
    <w:rsid w:val="006B133F"/>
    <w:rsid w:val="006B2253"/>
    <w:rsid w:val="006B3273"/>
    <w:rsid w:val="006B5766"/>
    <w:rsid w:val="006B7076"/>
    <w:rsid w:val="006B737F"/>
    <w:rsid w:val="006C47FF"/>
    <w:rsid w:val="006D1913"/>
    <w:rsid w:val="006D40F9"/>
    <w:rsid w:val="006D4E3C"/>
    <w:rsid w:val="006E2963"/>
    <w:rsid w:val="006E66A0"/>
    <w:rsid w:val="006F3452"/>
    <w:rsid w:val="006F347F"/>
    <w:rsid w:val="006F3B59"/>
    <w:rsid w:val="006F401C"/>
    <w:rsid w:val="007010E3"/>
    <w:rsid w:val="00704182"/>
    <w:rsid w:val="00705841"/>
    <w:rsid w:val="00706368"/>
    <w:rsid w:val="007137BE"/>
    <w:rsid w:val="0071679D"/>
    <w:rsid w:val="007246E6"/>
    <w:rsid w:val="00724B0A"/>
    <w:rsid w:val="00725878"/>
    <w:rsid w:val="00725E5A"/>
    <w:rsid w:val="0073008E"/>
    <w:rsid w:val="00730210"/>
    <w:rsid w:val="007307C2"/>
    <w:rsid w:val="007312CE"/>
    <w:rsid w:val="00733C2D"/>
    <w:rsid w:val="0073519E"/>
    <w:rsid w:val="00741AE1"/>
    <w:rsid w:val="00741E8E"/>
    <w:rsid w:val="007470C9"/>
    <w:rsid w:val="00754AF2"/>
    <w:rsid w:val="00754B69"/>
    <w:rsid w:val="00755A01"/>
    <w:rsid w:val="00756BA6"/>
    <w:rsid w:val="00757804"/>
    <w:rsid w:val="00757D5D"/>
    <w:rsid w:val="00765E11"/>
    <w:rsid w:val="00766588"/>
    <w:rsid w:val="007679B4"/>
    <w:rsid w:val="007720AE"/>
    <w:rsid w:val="00780541"/>
    <w:rsid w:val="0078120C"/>
    <w:rsid w:val="007832A8"/>
    <w:rsid w:val="007856A6"/>
    <w:rsid w:val="00785DC4"/>
    <w:rsid w:val="00786B02"/>
    <w:rsid w:val="007874AE"/>
    <w:rsid w:val="00792926"/>
    <w:rsid w:val="00794498"/>
    <w:rsid w:val="007A17F6"/>
    <w:rsid w:val="007A3E53"/>
    <w:rsid w:val="007A7922"/>
    <w:rsid w:val="007B12CF"/>
    <w:rsid w:val="007B48AE"/>
    <w:rsid w:val="007B563C"/>
    <w:rsid w:val="007B6F8E"/>
    <w:rsid w:val="007C10C4"/>
    <w:rsid w:val="007C2F1C"/>
    <w:rsid w:val="007C44B6"/>
    <w:rsid w:val="007C6C6C"/>
    <w:rsid w:val="007C7EBA"/>
    <w:rsid w:val="007D0614"/>
    <w:rsid w:val="007D1796"/>
    <w:rsid w:val="007D1F38"/>
    <w:rsid w:val="007D3AEB"/>
    <w:rsid w:val="007D3ED2"/>
    <w:rsid w:val="007D53D7"/>
    <w:rsid w:val="007D751C"/>
    <w:rsid w:val="007E3B42"/>
    <w:rsid w:val="007E46DE"/>
    <w:rsid w:val="007E4B3A"/>
    <w:rsid w:val="007E5563"/>
    <w:rsid w:val="007E6D24"/>
    <w:rsid w:val="007F078C"/>
    <w:rsid w:val="007F102E"/>
    <w:rsid w:val="007F1CA5"/>
    <w:rsid w:val="007F316B"/>
    <w:rsid w:val="007F3B21"/>
    <w:rsid w:val="007F48EB"/>
    <w:rsid w:val="007F66C0"/>
    <w:rsid w:val="007F77C5"/>
    <w:rsid w:val="008006EF"/>
    <w:rsid w:val="00803489"/>
    <w:rsid w:val="0081093C"/>
    <w:rsid w:val="00810A02"/>
    <w:rsid w:val="00812C57"/>
    <w:rsid w:val="00814813"/>
    <w:rsid w:val="008150C2"/>
    <w:rsid w:val="008156FE"/>
    <w:rsid w:val="00822E67"/>
    <w:rsid w:val="00834828"/>
    <w:rsid w:val="00837305"/>
    <w:rsid w:val="00840734"/>
    <w:rsid w:val="0084099B"/>
    <w:rsid w:val="00840D09"/>
    <w:rsid w:val="00843630"/>
    <w:rsid w:val="0084368C"/>
    <w:rsid w:val="00843ADA"/>
    <w:rsid w:val="008467D3"/>
    <w:rsid w:val="0084747B"/>
    <w:rsid w:val="00854FDC"/>
    <w:rsid w:val="00855656"/>
    <w:rsid w:val="0085679E"/>
    <w:rsid w:val="00857294"/>
    <w:rsid w:val="00861F08"/>
    <w:rsid w:val="008620AB"/>
    <w:rsid w:val="008627DC"/>
    <w:rsid w:val="00862F8D"/>
    <w:rsid w:val="008641B0"/>
    <w:rsid w:val="00866C7B"/>
    <w:rsid w:val="00870FBB"/>
    <w:rsid w:val="00873231"/>
    <w:rsid w:val="00877CD0"/>
    <w:rsid w:val="00886504"/>
    <w:rsid w:val="008A296E"/>
    <w:rsid w:val="008A4550"/>
    <w:rsid w:val="008A4F30"/>
    <w:rsid w:val="008A60C3"/>
    <w:rsid w:val="008A7DEF"/>
    <w:rsid w:val="008B066B"/>
    <w:rsid w:val="008B38B5"/>
    <w:rsid w:val="008B50B0"/>
    <w:rsid w:val="008B7753"/>
    <w:rsid w:val="008C32C4"/>
    <w:rsid w:val="008C73A2"/>
    <w:rsid w:val="008C755C"/>
    <w:rsid w:val="008D01B8"/>
    <w:rsid w:val="008D092C"/>
    <w:rsid w:val="008D2583"/>
    <w:rsid w:val="008D3208"/>
    <w:rsid w:val="008D43A8"/>
    <w:rsid w:val="008D4584"/>
    <w:rsid w:val="008D6DBC"/>
    <w:rsid w:val="008D7515"/>
    <w:rsid w:val="008E21FF"/>
    <w:rsid w:val="008E7B44"/>
    <w:rsid w:val="008F1393"/>
    <w:rsid w:val="008F3E72"/>
    <w:rsid w:val="008F46BA"/>
    <w:rsid w:val="008F5215"/>
    <w:rsid w:val="008F68C2"/>
    <w:rsid w:val="008F6E3E"/>
    <w:rsid w:val="009077C6"/>
    <w:rsid w:val="00910675"/>
    <w:rsid w:val="009129CE"/>
    <w:rsid w:val="009131C9"/>
    <w:rsid w:val="009139FF"/>
    <w:rsid w:val="0091400F"/>
    <w:rsid w:val="0091535B"/>
    <w:rsid w:val="0092495F"/>
    <w:rsid w:val="009249E1"/>
    <w:rsid w:val="009256B3"/>
    <w:rsid w:val="00927538"/>
    <w:rsid w:val="009333FD"/>
    <w:rsid w:val="00940BE1"/>
    <w:rsid w:val="009412B6"/>
    <w:rsid w:val="00947536"/>
    <w:rsid w:val="009475FF"/>
    <w:rsid w:val="009530A3"/>
    <w:rsid w:val="00965302"/>
    <w:rsid w:val="009659F1"/>
    <w:rsid w:val="00967823"/>
    <w:rsid w:val="00967990"/>
    <w:rsid w:val="00972A90"/>
    <w:rsid w:val="0097547D"/>
    <w:rsid w:val="009807AE"/>
    <w:rsid w:val="009821B4"/>
    <w:rsid w:val="00983E35"/>
    <w:rsid w:val="00990830"/>
    <w:rsid w:val="00996B0B"/>
    <w:rsid w:val="00996B83"/>
    <w:rsid w:val="00996C30"/>
    <w:rsid w:val="009A0BC6"/>
    <w:rsid w:val="009A7894"/>
    <w:rsid w:val="009B3D51"/>
    <w:rsid w:val="009B5164"/>
    <w:rsid w:val="009C007C"/>
    <w:rsid w:val="009C0C00"/>
    <w:rsid w:val="009C0F6C"/>
    <w:rsid w:val="009E1CB7"/>
    <w:rsid w:val="009E2036"/>
    <w:rsid w:val="009E445A"/>
    <w:rsid w:val="009E5B0A"/>
    <w:rsid w:val="009F15EB"/>
    <w:rsid w:val="009F1F76"/>
    <w:rsid w:val="009F390D"/>
    <w:rsid w:val="009F61C3"/>
    <w:rsid w:val="009F61C6"/>
    <w:rsid w:val="00A014F7"/>
    <w:rsid w:val="00A02648"/>
    <w:rsid w:val="00A07956"/>
    <w:rsid w:val="00A07A10"/>
    <w:rsid w:val="00A07E66"/>
    <w:rsid w:val="00A1189D"/>
    <w:rsid w:val="00A1203B"/>
    <w:rsid w:val="00A13889"/>
    <w:rsid w:val="00A15C67"/>
    <w:rsid w:val="00A15F36"/>
    <w:rsid w:val="00A1614F"/>
    <w:rsid w:val="00A1689F"/>
    <w:rsid w:val="00A21B62"/>
    <w:rsid w:val="00A36F73"/>
    <w:rsid w:val="00A37859"/>
    <w:rsid w:val="00A43180"/>
    <w:rsid w:val="00A43BDB"/>
    <w:rsid w:val="00A446DA"/>
    <w:rsid w:val="00A45FF5"/>
    <w:rsid w:val="00A639D9"/>
    <w:rsid w:val="00A64E09"/>
    <w:rsid w:val="00A7040D"/>
    <w:rsid w:val="00A70835"/>
    <w:rsid w:val="00A71B4E"/>
    <w:rsid w:val="00A84708"/>
    <w:rsid w:val="00A92E32"/>
    <w:rsid w:val="00A93364"/>
    <w:rsid w:val="00A93E52"/>
    <w:rsid w:val="00A9438E"/>
    <w:rsid w:val="00A94D03"/>
    <w:rsid w:val="00AA3CCB"/>
    <w:rsid w:val="00AB55EF"/>
    <w:rsid w:val="00AB6A82"/>
    <w:rsid w:val="00AB7296"/>
    <w:rsid w:val="00AC54EE"/>
    <w:rsid w:val="00AC6359"/>
    <w:rsid w:val="00AC711A"/>
    <w:rsid w:val="00AD5F23"/>
    <w:rsid w:val="00AD762D"/>
    <w:rsid w:val="00AE2E47"/>
    <w:rsid w:val="00AE5E78"/>
    <w:rsid w:val="00AE692D"/>
    <w:rsid w:val="00AE6A45"/>
    <w:rsid w:val="00AF064E"/>
    <w:rsid w:val="00AF18D3"/>
    <w:rsid w:val="00AF312D"/>
    <w:rsid w:val="00AF46E2"/>
    <w:rsid w:val="00AF51CB"/>
    <w:rsid w:val="00AF6766"/>
    <w:rsid w:val="00B03E03"/>
    <w:rsid w:val="00B11391"/>
    <w:rsid w:val="00B12E23"/>
    <w:rsid w:val="00B13346"/>
    <w:rsid w:val="00B13B96"/>
    <w:rsid w:val="00B213C1"/>
    <w:rsid w:val="00B22381"/>
    <w:rsid w:val="00B22872"/>
    <w:rsid w:val="00B22E98"/>
    <w:rsid w:val="00B23213"/>
    <w:rsid w:val="00B32750"/>
    <w:rsid w:val="00B37D13"/>
    <w:rsid w:val="00B40DB3"/>
    <w:rsid w:val="00B421A5"/>
    <w:rsid w:val="00B43667"/>
    <w:rsid w:val="00B474B6"/>
    <w:rsid w:val="00B55353"/>
    <w:rsid w:val="00B574B5"/>
    <w:rsid w:val="00B62F10"/>
    <w:rsid w:val="00B65FDA"/>
    <w:rsid w:val="00B7079A"/>
    <w:rsid w:val="00B71869"/>
    <w:rsid w:val="00B723B5"/>
    <w:rsid w:val="00B735FE"/>
    <w:rsid w:val="00B75A08"/>
    <w:rsid w:val="00B765BF"/>
    <w:rsid w:val="00B800D7"/>
    <w:rsid w:val="00B8253B"/>
    <w:rsid w:val="00B83FB0"/>
    <w:rsid w:val="00B853A9"/>
    <w:rsid w:val="00B85C4C"/>
    <w:rsid w:val="00B85DDD"/>
    <w:rsid w:val="00B87554"/>
    <w:rsid w:val="00B905C5"/>
    <w:rsid w:val="00B949B5"/>
    <w:rsid w:val="00B95CC6"/>
    <w:rsid w:val="00BA1657"/>
    <w:rsid w:val="00BA1726"/>
    <w:rsid w:val="00BA5914"/>
    <w:rsid w:val="00BA6B0D"/>
    <w:rsid w:val="00BB55AF"/>
    <w:rsid w:val="00BB7E61"/>
    <w:rsid w:val="00BC2769"/>
    <w:rsid w:val="00BC29DB"/>
    <w:rsid w:val="00BC551E"/>
    <w:rsid w:val="00BD039F"/>
    <w:rsid w:val="00BD110B"/>
    <w:rsid w:val="00BD4EDB"/>
    <w:rsid w:val="00BD6F35"/>
    <w:rsid w:val="00BD7869"/>
    <w:rsid w:val="00BE082F"/>
    <w:rsid w:val="00BE19D5"/>
    <w:rsid w:val="00BE4A8A"/>
    <w:rsid w:val="00BF0D0B"/>
    <w:rsid w:val="00BF126E"/>
    <w:rsid w:val="00BF37F7"/>
    <w:rsid w:val="00BF4FE8"/>
    <w:rsid w:val="00C02634"/>
    <w:rsid w:val="00C02DB0"/>
    <w:rsid w:val="00C119DD"/>
    <w:rsid w:val="00C11F48"/>
    <w:rsid w:val="00C130A0"/>
    <w:rsid w:val="00C16501"/>
    <w:rsid w:val="00C17C15"/>
    <w:rsid w:val="00C2205B"/>
    <w:rsid w:val="00C245A9"/>
    <w:rsid w:val="00C24709"/>
    <w:rsid w:val="00C25AC6"/>
    <w:rsid w:val="00C3099B"/>
    <w:rsid w:val="00C30CE1"/>
    <w:rsid w:val="00C31305"/>
    <w:rsid w:val="00C319D8"/>
    <w:rsid w:val="00C329EA"/>
    <w:rsid w:val="00C35B2B"/>
    <w:rsid w:val="00C410E6"/>
    <w:rsid w:val="00C44957"/>
    <w:rsid w:val="00C50D5C"/>
    <w:rsid w:val="00C52003"/>
    <w:rsid w:val="00C53E73"/>
    <w:rsid w:val="00C551D4"/>
    <w:rsid w:val="00C6021C"/>
    <w:rsid w:val="00C611C9"/>
    <w:rsid w:val="00C61F04"/>
    <w:rsid w:val="00C67F1E"/>
    <w:rsid w:val="00C75031"/>
    <w:rsid w:val="00C77EA1"/>
    <w:rsid w:val="00C80A9B"/>
    <w:rsid w:val="00C81857"/>
    <w:rsid w:val="00C87178"/>
    <w:rsid w:val="00C87B7C"/>
    <w:rsid w:val="00C92964"/>
    <w:rsid w:val="00C939B1"/>
    <w:rsid w:val="00C94AFC"/>
    <w:rsid w:val="00C96D6F"/>
    <w:rsid w:val="00CA06E0"/>
    <w:rsid w:val="00CA267E"/>
    <w:rsid w:val="00CA4CDB"/>
    <w:rsid w:val="00CA6A0F"/>
    <w:rsid w:val="00CB2094"/>
    <w:rsid w:val="00CB318A"/>
    <w:rsid w:val="00CB476E"/>
    <w:rsid w:val="00CB6ADC"/>
    <w:rsid w:val="00CB773D"/>
    <w:rsid w:val="00CD181E"/>
    <w:rsid w:val="00CD593A"/>
    <w:rsid w:val="00CD5C43"/>
    <w:rsid w:val="00CE06CE"/>
    <w:rsid w:val="00CE1372"/>
    <w:rsid w:val="00CE480E"/>
    <w:rsid w:val="00CE7F9A"/>
    <w:rsid w:val="00CF4AD9"/>
    <w:rsid w:val="00CF52A9"/>
    <w:rsid w:val="00CF70DD"/>
    <w:rsid w:val="00CF759B"/>
    <w:rsid w:val="00D0262F"/>
    <w:rsid w:val="00D03517"/>
    <w:rsid w:val="00D05FFF"/>
    <w:rsid w:val="00D07B05"/>
    <w:rsid w:val="00D115F4"/>
    <w:rsid w:val="00D128F6"/>
    <w:rsid w:val="00D14C46"/>
    <w:rsid w:val="00D15576"/>
    <w:rsid w:val="00D163E4"/>
    <w:rsid w:val="00D2140C"/>
    <w:rsid w:val="00D2404E"/>
    <w:rsid w:val="00D31DEB"/>
    <w:rsid w:val="00D32C7F"/>
    <w:rsid w:val="00D37AF5"/>
    <w:rsid w:val="00D43215"/>
    <w:rsid w:val="00D4332C"/>
    <w:rsid w:val="00D43EBF"/>
    <w:rsid w:val="00D4494B"/>
    <w:rsid w:val="00D51901"/>
    <w:rsid w:val="00D5355C"/>
    <w:rsid w:val="00D6096A"/>
    <w:rsid w:val="00D62A37"/>
    <w:rsid w:val="00D6343E"/>
    <w:rsid w:val="00D70E12"/>
    <w:rsid w:val="00D72A10"/>
    <w:rsid w:val="00D75375"/>
    <w:rsid w:val="00D75452"/>
    <w:rsid w:val="00D7562D"/>
    <w:rsid w:val="00D82305"/>
    <w:rsid w:val="00D85298"/>
    <w:rsid w:val="00D97C41"/>
    <w:rsid w:val="00D97C4C"/>
    <w:rsid w:val="00DA03D6"/>
    <w:rsid w:val="00DA28C7"/>
    <w:rsid w:val="00DA474A"/>
    <w:rsid w:val="00DA5395"/>
    <w:rsid w:val="00DA5556"/>
    <w:rsid w:val="00DA6572"/>
    <w:rsid w:val="00DB369F"/>
    <w:rsid w:val="00DB4F02"/>
    <w:rsid w:val="00DB63A5"/>
    <w:rsid w:val="00DB70FA"/>
    <w:rsid w:val="00DB7226"/>
    <w:rsid w:val="00DB7EC4"/>
    <w:rsid w:val="00DC1866"/>
    <w:rsid w:val="00DC49B1"/>
    <w:rsid w:val="00DC5786"/>
    <w:rsid w:val="00DC5FBE"/>
    <w:rsid w:val="00DD24A7"/>
    <w:rsid w:val="00DD2E44"/>
    <w:rsid w:val="00DD5D75"/>
    <w:rsid w:val="00DD6735"/>
    <w:rsid w:val="00DE0899"/>
    <w:rsid w:val="00DE42A1"/>
    <w:rsid w:val="00DF0EF0"/>
    <w:rsid w:val="00DF2563"/>
    <w:rsid w:val="00DF4145"/>
    <w:rsid w:val="00DF5890"/>
    <w:rsid w:val="00DF7E0E"/>
    <w:rsid w:val="00E0075D"/>
    <w:rsid w:val="00E01422"/>
    <w:rsid w:val="00E0313C"/>
    <w:rsid w:val="00E03873"/>
    <w:rsid w:val="00E11020"/>
    <w:rsid w:val="00E133E7"/>
    <w:rsid w:val="00E13D82"/>
    <w:rsid w:val="00E153C5"/>
    <w:rsid w:val="00E21AFA"/>
    <w:rsid w:val="00E22351"/>
    <w:rsid w:val="00E22C30"/>
    <w:rsid w:val="00E26D07"/>
    <w:rsid w:val="00E31D4C"/>
    <w:rsid w:val="00E41161"/>
    <w:rsid w:val="00E42902"/>
    <w:rsid w:val="00E44B12"/>
    <w:rsid w:val="00E4763E"/>
    <w:rsid w:val="00E51B76"/>
    <w:rsid w:val="00E60BEE"/>
    <w:rsid w:val="00E61D49"/>
    <w:rsid w:val="00E634E4"/>
    <w:rsid w:val="00E654B9"/>
    <w:rsid w:val="00E66583"/>
    <w:rsid w:val="00E70FD1"/>
    <w:rsid w:val="00E72012"/>
    <w:rsid w:val="00E74B59"/>
    <w:rsid w:val="00E76D3A"/>
    <w:rsid w:val="00E80FDD"/>
    <w:rsid w:val="00E81429"/>
    <w:rsid w:val="00E82F3F"/>
    <w:rsid w:val="00E8479D"/>
    <w:rsid w:val="00E85952"/>
    <w:rsid w:val="00E85E29"/>
    <w:rsid w:val="00E900D2"/>
    <w:rsid w:val="00E90548"/>
    <w:rsid w:val="00E92B93"/>
    <w:rsid w:val="00E95C5B"/>
    <w:rsid w:val="00E96340"/>
    <w:rsid w:val="00E9731C"/>
    <w:rsid w:val="00E97A19"/>
    <w:rsid w:val="00EA09AB"/>
    <w:rsid w:val="00EA3585"/>
    <w:rsid w:val="00EB2581"/>
    <w:rsid w:val="00EB26EC"/>
    <w:rsid w:val="00EB380A"/>
    <w:rsid w:val="00EB41F9"/>
    <w:rsid w:val="00EB5C14"/>
    <w:rsid w:val="00EC212C"/>
    <w:rsid w:val="00EC66A2"/>
    <w:rsid w:val="00ED0F0C"/>
    <w:rsid w:val="00ED2C50"/>
    <w:rsid w:val="00ED62D1"/>
    <w:rsid w:val="00ED682C"/>
    <w:rsid w:val="00EE0518"/>
    <w:rsid w:val="00EE3A19"/>
    <w:rsid w:val="00EE5A91"/>
    <w:rsid w:val="00EE7753"/>
    <w:rsid w:val="00EF45B8"/>
    <w:rsid w:val="00F00A61"/>
    <w:rsid w:val="00F02914"/>
    <w:rsid w:val="00F035F3"/>
    <w:rsid w:val="00F05167"/>
    <w:rsid w:val="00F1335B"/>
    <w:rsid w:val="00F2049A"/>
    <w:rsid w:val="00F228BE"/>
    <w:rsid w:val="00F2391A"/>
    <w:rsid w:val="00F26293"/>
    <w:rsid w:val="00F26C5B"/>
    <w:rsid w:val="00F30C41"/>
    <w:rsid w:val="00F31869"/>
    <w:rsid w:val="00F36223"/>
    <w:rsid w:val="00F373FB"/>
    <w:rsid w:val="00F37468"/>
    <w:rsid w:val="00F40057"/>
    <w:rsid w:val="00F41C16"/>
    <w:rsid w:val="00F66C91"/>
    <w:rsid w:val="00F7067D"/>
    <w:rsid w:val="00F80E02"/>
    <w:rsid w:val="00F82BE4"/>
    <w:rsid w:val="00F85A15"/>
    <w:rsid w:val="00F90E97"/>
    <w:rsid w:val="00FA0BBF"/>
    <w:rsid w:val="00FA12DB"/>
    <w:rsid w:val="00FA5060"/>
    <w:rsid w:val="00FA603F"/>
    <w:rsid w:val="00FB3C55"/>
    <w:rsid w:val="00FB5AF4"/>
    <w:rsid w:val="00FB600D"/>
    <w:rsid w:val="00FB7779"/>
    <w:rsid w:val="00FC0E0C"/>
    <w:rsid w:val="00FC12FC"/>
    <w:rsid w:val="00FC2DFF"/>
    <w:rsid w:val="00FD776B"/>
    <w:rsid w:val="00FD7B17"/>
    <w:rsid w:val="00FE034D"/>
    <w:rsid w:val="00FE12FC"/>
    <w:rsid w:val="00FE1FB9"/>
    <w:rsid w:val="00FE4EAE"/>
    <w:rsid w:val="00FE5BD5"/>
    <w:rsid w:val="00FE5DCC"/>
    <w:rsid w:val="00FE6D35"/>
    <w:rsid w:val="00FF0120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ED65A7-4CBF-4B39-A704-E0382C22B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6B4D5BB5</Template>
  <TotalTime>0</TotalTime>
  <Pages>1</Pages>
  <Words>110</Words>
  <Characters>630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GRES-5</Company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Дрызлов Сергей Львович</dc:creator>
  <cp:lastModifiedBy>Васильева Надежда Евгеньевна</cp:lastModifiedBy>
  <cp:revision>2</cp:revision>
  <dcterms:created xsi:type="dcterms:W3CDTF">2015-11-16T11:32:00Z</dcterms:created>
  <dcterms:modified xsi:type="dcterms:W3CDTF">2015-11-16T11:32:00Z</dcterms:modified>
</cp:coreProperties>
</file>